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2B" w:rsidRDefault="00B36D2B">
      <w:r>
        <w:rPr>
          <w:noProof/>
        </w:rPr>
      </w:r>
      <w:r w:rsidRPr="002B4CDB">
        <w:rPr>
          <w:bCs/>
        </w:rPr>
        <w:pict>
          <v:group id="_x0000_s1026" editas="canvas" style="width:770.25pt;height:540pt;mso-position-horizontal-relative:char;mso-position-vertical-relative:line" coordorigin=",-1440" coordsize="15405,108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-1440;width:15405;height:10800" o:preferrelative="f">
              <v:fill o:detectmouseclick="t"/>
              <v:path o:extrusionok="t" o:connecttype="none"/>
              <o:lock v:ext="edit" text="t"/>
            </v:shape>
            <v:group id="_x0000_s1028" style="position:absolute;top:-360;width:14925;height:9121" coordorigin=",17" coordsize="14925,9121">
              <v:rect id="_x0000_s1029" style="position:absolute;left:418;top:413;width:448;height:322;mso-wrap-style:none" filled="f" stroked="f">
                <v:textbox style="mso-next-textbox:#_x0000_s1029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между</w:t>
                      </w:r>
                    </w:p>
                  </w:txbxContent>
                </v:textbox>
              </v:rect>
              <v:rect id="_x0000_s1030" style="position:absolute;left:9978;top:1514;width:1448;height:322;mso-wrap-style:none" filled="f" stroked="f">
                <v:textbox style="mso-next-textbox:#_x0000_s1030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Главным бухгалтером  </w:t>
                      </w:r>
                    </w:p>
                  </w:txbxContent>
                </v:textbox>
              </v:rect>
              <v:rect id="_x0000_s1031" style="position:absolute;left:9978;top:1889;width:1448;height:322;mso-wrap-style:none" filled="f" stroked="f">
                <v:textbox style="mso-next-textbox:#_x0000_s1031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Главным бухгалтером</w:t>
                      </w:r>
                    </w:p>
                  </w:txbxContent>
                </v:textbox>
              </v:rect>
              <v:rect id="_x0000_s1032" style="position:absolute;left:268;top:2833;width:376;height:362;mso-wrap-style:none" filled="f" stroked="f">
                <v:textbox style="mso-next-textbox:#_x0000_s1032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033" style="position:absolute;left:6840;top:2833;width:542;height:362;mso-wrap-style:none" filled="f" stroked="f">
                <v:textbox style="mso-next-textbox:#_x0000_s1033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4" style="position:absolute;left:10328;top:2833;width:740;height:362;mso-wrap-style:none" filled="f" stroked="f">
                <v:textbox style="mso-next-textbox:#_x0000_s1034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035" style="position:absolute;left:12650;top:2833;width:468;height:362;mso-wrap-style:none" filled="f" stroked="f">
                <v:textbox style="mso-next-textbox:#_x0000_s1035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036" style="position:absolute;left:14145;top:2833;width:542;height:362;mso-wrap-style:none" filled="f" stroked="f">
                <v:textbox style="mso-next-textbox:#_x0000_s1036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Кредит</w:t>
                      </w:r>
                    </w:p>
                  </w:txbxContent>
                </v:textbox>
              </v:rect>
              <v:rect id="_x0000_s1037" style="position:absolute;left:38;top:3042;width:1225;height:317;mso-wrap-style:none" filled="f" stroked="f">
                <v:textbox style="mso-next-textbox:#_x0000_s1037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38" style="position:absolute;left:9744;top:3453;width:2084;height:317;mso-wrap-style:none" filled="f" stroked="f">
                <v:textbox style="mso-next-textbox:#_x0000_s1038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39" style="position:absolute;left:10098;top:4011;width:1728;height:317;mso-wrap-style:none" filled="f" stroked="f">
                <v:textbox style="mso-next-textbox:#_x0000_s1039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0" style="position:absolute;left:9826;top:4216;width:2001;height:317;mso-wrap-style:none" filled="f" stroked="f">
                <v:textbox style="mso-next-textbox:#_x0000_s104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1" style="position:absolute;left:9744;top:4653;width:2084;height:317;mso-wrap-style:none" filled="f" stroked="f">
                <v:textbox style="mso-next-textbox:#_x0000_s1041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42" style="position:absolute;left:10098;top:5172;width:1728;height:317;mso-wrap-style:none" filled="f" stroked="f">
                <v:textbox style="mso-next-textbox:#_x0000_s1042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43" style="position:absolute;left:9826;top:5416;width:2001;height:317;mso-wrap-style:none" filled="f" stroked="f">
                <v:textbox style="mso-next-textbox:#_x0000_s1043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44" style="position:absolute;left:38;top:5609;width:1282;height:317;mso-wrap-style:none" filled="f" stroked="f">
                <v:textbox style="mso-next-textbox:#_x0000_s1044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45" style="position:absolute;left:38;top:5801;width:1142;height:317;mso-wrap-style:none" filled="f" stroked="f">
                <v:textbox style="mso-next-textbox:#_x0000_s1045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46" style="position:absolute;left:38;top:6007;width:2004;height:317;mso-wrap-style:none" filled="f" stroked="f">
                <v:textbox style="mso-next-textbox:#_x0000_s1046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47" style="position:absolute;left:38;top:8177;width:7708;height:961;mso-wrap-style:none" filled="f" stroked="f">
                <v:textbox style="mso-next-textbox:#_x0000_s1047;mso-fit-shape-to-text:t" inset="0,0,0,0">
                  <w:txbxContent>
                    <w:p w:rsidR="00B36D2B" w:rsidRDefault="00B36D2B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  <w:r w:rsidRPr="004C2A78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М.П.</w:t>
                      </w:r>
                    </w:p>
                    <w:p w:rsidR="00B36D2B" w:rsidRDefault="00B36D2B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B36D2B" w:rsidRPr="008E4665" w:rsidRDefault="00B36D2B" w:rsidP="007647E4">
                      <w:pP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</w:pP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Бухгалтер______________________________________________________________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__</w:t>
                      </w:r>
                      <w:r w:rsidRPr="008E4665"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_(___________________)</w:t>
                      </w:r>
                    </w:p>
                    <w:p w:rsidR="00B36D2B" w:rsidRDefault="00B36D2B" w:rsidP="007647E4">
                      <w:pP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</w:pPr>
                    </w:p>
                    <w:p w:rsidR="00B36D2B" w:rsidRPr="006D48E9" w:rsidRDefault="00B36D2B" w:rsidP="007647E4">
                      <w:pPr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6E70BA">
                        <w:rPr>
                          <w:rFonts w:ascii="MS Shell Dlg" w:hAnsi="MS Shell Dlg" w:cs="MS Shell Dlg"/>
                          <w:sz w:val="14"/>
                          <w:szCs w:val="14"/>
                        </w:rPr>
                        <w:t>Ответственный исполнитель (Куратор) по  договору</w:t>
                      </w: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__________________________________(____________________)</w:t>
                      </w:r>
                    </w:p>
                  </w:txbxContent>
                </v:textbox>
              </v:rect>
              <v:rect id="_x0000_s1048" style="position:absolute;left:7800;top:8177;width:296;height:322;mso-wrap-style:none" filled="f" stroked="f">
                <v:textbox style="mso-next-textbox:#_x0000_s1048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М.П.</w:t>
                      </w:r>
                    </w:p>
                  </w:txbxContent>
                </v:textbox>
              </v:rect>
              <v:rect id="_x0000_s1049" style="position:absolute;left:918;top:6095;width:127;height:322;mso-wrap-style:none" filled="f" stroked="f">
                <v:textbox style="mso-next-textbox:#_x0000_s104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50" style="position:absolute;left:4380;top:6095;width:127;height:322;mso-wrap-style:none" filled="f" stroked="f">
                <v:textbox style="mso-next-textbox:#_x0000_s1050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51" style="position:absolute;left:7800;top:6095;width:127;height:322;mso-wrap-style:none" filled="f" stroked="f">
                <v:textbox style="mso-next-textbox:#_x0000_s105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52" style="position:absolute;left:38;top:6292;width:1820;height:317;mso-wrap-style:none" filled="f" stroked="f">
                <v:textbox style="mso-next-textbox:#_x0000_s1052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По данным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" </w:t>
                      </w:r>
                    </w:p>
                  </w:txbxContent>
                </v:textbox>
              </v:rect>
              <v:rect id="_x0000_s1053" style="position:absolute;left:7800;top:6292;width:1706;height:317;mso-wrap-style:none" filled="f" stroked="f">
                <v:textbox style="mso-next-textbox:#_x0000_s1053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По данным Организации2</w:t>
                      </w:r>
                    </w:p>
                  </w:txbxContent>
                </v:textbox>
              </v:rect>
              <v:rect id="_x0000_s1054" style="position:absolute;left:7800;top:5609;width:1282;height:317;mso-wrap-style:none" filled="f" stroked="f">
                <v:textbox style="mso-next-textbox:#_x0000_s1054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Обороты за период</w:t>
                      </w:r>
                    </w:p>
                  </w:txbxContent>
                </v:textbox>
              </v:rect>
              <v:rect id="_x0000_s1055" style="position:absolute;left:4380;top:5801;width:127;height:322;mso-wrap-style:none" filled="f" stroked="f">
                <v:textbox style="mso-next-textbox:#_x0000_s1055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56" style="position:absolute;left:7800;top:5801;width:1142;height:317;mso-wrap-style:none" filled="f" stroked="f">
                <v:textbox style="mso-next-textbox:#_x0000_s1056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</w:t>
                      </w:r>
                    </w:p>
                  </w:txbxContent>
                </v:textbox>
              </v:rect>
              <v:rect id="_x0000_s1057" style="position:absolute;left:4380;top:6007;width:127;height:322;mso-wrap-style:none" filled="f" stroked="f">
                <v:textbox style="mso-next-textbox:#_x0000_s105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58" style="position:absolute;left:7800;top:6007;width:2004;height:317;mso-wrap-style:none" filled="f" stroked="f">
                <v:textbox style="mso-next-textbox:#_x0000_s1058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развернутое</w:t>
                      </w:r>
                    </w:p>
                  </w:txbxContent>
                </v:textbox>
              </v:rect>
              <v:rect id="_x0000_s1059" style="position:absolute;left:7800;top:4929;width:127;height:322;mso-wrap-style:none" filled="f" stroked="f">
                <v:textbox style="mso-next-textbox:#_x0000_s105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0" style="position:absolute;left:2594;top:5172;width:1728;height:317;mso-wrap-style:none" filled="f" stroked="f">
                <v:textbox style="mso-next-textbox:#_x0000_s106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61" style="position:absolute;left:4380;top:5172;width:127;height:322;mso-wrap-style:none" filled="f" stroked="f">
                <v:textbox style="mso-next-textbox:#_x0000_s106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2" style="position:absolute;left:2323;top:5416;width:2001;height:317;mso-wrap-style:none" filled="f" stroked="f">
                <v:textbox style="mso-next-textbox:#_x0000_s1062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63" style="position:absolute;left:4380;top:5416;width:127;height:322;mso-wrap-style:none" filled="f" stroked="f">
                <v:textbox style="mso-next-textbox:#_x0000_s1063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4" style="position:absolute;left:7800;top:4797;width:127;height:322;mso-wrap-style:none" filled="f" stroked="f">
                <v:textbox style="mso-next-textbox:#_x0000_s1064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5" style="position:absolute;left:38;top:4405;width:726;height:317;mso-wrap-style:none" filled="f" stroked="f">
                <v:textbox style="mso-next-textbox:#_x0000_s1065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066" style="position:absolute;left:2241;top:4653;width:2084;height:317;mso-wrap-style:none" filled="f" stroked="f">
                <v:textbox style="mso-next-textbox:#_x0000_s1066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067" style="position:absolute;left:4380;top:4653;width:127;height:322;mso-wrap-style:none" filled="f" stroked="f">
                <v:textbox style="mso-next-textbox:#_x0000_s106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8" style="position:absolute;left:918;top:4797;width:127;height:322;mso-wrap-style:none" filled="f" stroked="f">
                <v:textbox style="mso-next-textbox:#_x0000_s1068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69" style="position:absolute;left:4380;top:4797;width:127;height:322;mso-wrap-style:none" filled="f" stroked="f">
                <v:textbox style="mso-next-textbox:#_x0000_s106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70" style="position:absolute;left:7800;top:6957;width:1148;height:317;mso-wrap-style:none" filled="f" stroked="f">
                <v:textbox style="mso-next-textbox:#_x0000_s107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От Организации2</w:t>
                      </w:r>
                    </w:p>
                  </w:txbxContent>
                </v:textbox>
              </v:rect>
              <v:rect id="_x0000_s1071" style="position:absolute;left:38;top:7162;width:1784;height:317;mso-wrap-style:none" filled="f" stroked="f">
                <v:textbox style="mso-next-textbox:#_x0000_s1071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2" style="position:absolute;left:7800;top:7162;width:1784;height:317;mso-wrap-style:none" filled="f" stroked="f">
                <v:textbox style="mso-next-textbox:#_x0000_s1072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Руководитель организации</w:t>
                      </w:r>
                    </w:p>
                  </w:txbxContent>
                </v:textbox>
              </v:rect>
              <v:rect id="_x0000_s1073" style="position:absolute;left:7800;top:6491;width:6968;height:317;mso-wrap-style:none" filled="f" stroked="f">
                <v:textbox style="mso-next-textbox:#_x0000_s1073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на ___.___.201__ задолженность в пользу 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Организации 2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4" style="position:absolute;left:7800;top:6667;width:685;height:317;mso-wrap-style:none" filled="f" stroked="f">
                <v:textbox style="mso-next-textbox:#_x0000_s1074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5" style="position:absolute;left:38;top:6491;width:6816;height:317;mso-wrap-style:none" filled="f" stroked="f">
                <v:textbox style="mso-next-textbox:#_x0000_s1075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на ___.___.201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>_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задолженность в пользу Организации2</w:t>
                      </w:r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(ОАО «НИАЭП»)</w:t>
                      </w:r>
                      <w:r w:rsidRPr="003F1842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 (Сумма в рублях) руб. </w:t>
                      </w:r>
                      <w:r w:rsidRPr="006E70BA"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</w:rPr>
                        <w:t xml:space="preserve">(Сумма </w:t>
                      </w:r>
                    </w:p>
                  </w:txbxContent>
                </v:textbox>
              </v:rect>
              <v:rect id="_x0000_s1076" style="position:absolute;left:38;top:6667;width:685;height:317;mso-wrap-style:none" filled="f" stroked="f">
                <v:textbox style="mso-next-textbox:#_x0000_s1076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прописью)</w:t>
                      </w:r>
                    </w:p>
                  </w:txbxContent>
                </v:textbox>
              </v:rect>
              <v:rect id="_x0000_s1077" style="position:absolute;left:11883;top:7353;width:1885;height:322;mso-wrap-style:none" filled="f" stroked="f">
                <v:textbox style="mso-next-textbox:#_x0000_s1077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78" style="position:absolute;left:5588;top:7351;width:1455;height:322;mso-wrap-style:none" filled="f" stroked="f">
                <v:textbox style="mso-next-textbox:#_x0000_s1078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                                   )</w:t>
                      </w:r>
                    </w:p>
                  </w:txbxContent>
                </v:textbox>
              </v:rect>
              <v:rect id="_x0000_s1079" style="position:absolute;left:11883;top:7863;width:1885;height:322;mso-wrap-style:none" filled="f" stroked="f">
                <v:textbox style="mso-next-textbox:#_x0000_s1079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(_______________________)</w:t>
                      </w:r>
                    </w:p>
                  </w:txbxContent>
                </v:textbox>
              </v:rect>
              <v:rect id="_x0000_s1080" style="position:absolute;left:7800;top:7672;width:1257;height:317;mso-wrap-style:none" filled="f" stroked="f">
                <v:textbox style="mso-next-textbox:#_x0000_s108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1" style="position:absolute;left:38;top:7672;width:1257;height:317;mso-wrap-style:none" filled="f" stroked="f">
                <v:textbox style="mso-next-textbox:#_x0000_s1081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Главный бухгалтер</w:t>
                      </w:r>
                    </w:p>
                  </w:txbxContent>
                </v:textbox>
              </v:rect>
              <v:rect id="_x0000_s1082" style="position:absolute;left:5588;top:7860;width:1455;height:322;mso-wrap-style:none" filled="f" stroked="f">
                <v:textbox style="mso-next-textbox:#_x0000_s1082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83" style="position:absolute;left:2594;top:4011;width:1728;height:317;mso-wrap-style:none" filled="f" stroked="f">
                <v:textbox style="mso-next-textbox:#_x0000_s1083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Итого оборот по договору:</w:t>
                      </w:r>
                    </w:p>
                  </w:txbxContent>
                </v:textbox>
              </v:rect>
              <v:rect id="_x0000_s1084" style="position:absolute;left:4380;top:4011;width:127;height:322;mso-wrap-style:none" filled="f" stroked="f">
                <v:textbox style="mso-next-textbox:#_x0000_s1084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85" style="position:absolute;left:2323;top:4216;width:2001;height:317;mso-wrap-style:none" filled="f" stroked="f">
                <v:textbox style="mso-next-textbox:#_x0000_s1085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конечное по договору:</w:t>
                      </w:r>
                    </w:p>
                  </w:txbxContent>
                </v:textbox>
              </v:rect>
              <v:rect id="_x0000_s1086" style="position:absolute;left:4380;top:4216;width:127;height:322;mso-wrap-style:none" filled="f" stroked="f">
                <v:textbox style="mso-next-textbox:#_x0000_s1086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87" style="position:absolute;left:38;top:6957;width:1262;height:317;mso-wrap-style:none" filled="f" stroked="f">
                <v:textbox style="mso-next-textbox:#_x0000_s1087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От 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"</w:t>
                      </w:r>
                    </w:p>
                  </w:txbxContent>
                </v:textbox>
              </v:rect>
              <v:rect id="_x0000_s1088" style="position:absolute;left:918;top:4929;width:127;height:322;mso-wrap-style:none" filled="f" stroked="f">
                <v:textbox style="mso-next-textbox:#_x0000_s1088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89" style="position:absolute;left:4380;top:4929;width:127;height:322;mso-wrap-style:none" filled="f" stroked="f">
                <v:textbox style="mso-next-textbox:#_x0000_s108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0" style="position:absolute;left:4380;top:5609;width:127;height:322;mso-wrap-style:none" filled="f" stroked="f">
                <v:textbox style="mso-next-textbox:#_x0000_s1090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1" style="position:absolute;left:918;top:3610;width:127;height:322;mso-wrap-style:none" filled="f" stroked="f">
                <v:textbox style="mso-next-textbox:#_x0000_s109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2" style="position:absolute;left:4380;top:3610;width:127;height:322;mso-wrap-style:none" filled="f" stroked="f">
                <v:textbox style="mso-next-textbox:#_x0000_s1092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3" style="position:absolute;left:7800;top:3610;width:127;height:322;mso-wrap-style:none" filled="f" stroked="f">
                <v:textbox style="mso-next-textbox:#_x0000_s1093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4" style="position:absolute;left:918;top:3768;width:127;height:322;mso-wrap-style:none" filled="f" stroked="f">
                <v:textbox style="mso-next-textbox:#_x0000_s1094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5" style="position:absolute;left:4380;top:3768;width:127;height:322;mso-wrap-style:none" filled="f" stroked="f">
                <v:textbox style="mso-next-textbox:#_x0000_s1095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6" style="position:absolute;left:7800;top:3768;width:127;height:322;mso-wrap-style:none" filled="f" stroked="f">
                <v:textbox style="mso-next-textbox:#_x0000_s1096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7" style="position:absolute;left:4380;top:3042;width:127;height:322;mso-wrap-style:none" filled="f" stroked="f">
                <v:textbox style="mso-next-textbox:#_x0000_s109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098" style="position:absolute;left:7800;top:3042;width:1225;height:317;mso-wrap-style:none" filled="f" stroked="f">
                <v:textbox style="mso-next-textbox:#_x0000_s1098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</w:t>
                      </w:r>
                    </w:p>
                  </w:txbxContent>
                </v:textbox>
              </v:rect>
              <v:rect id="_x0000_s1099" style="position:absolute;left:38;top:3231;width:699;height:317;mso-wrap-style:none" filled="f" stroked="f">
                <v:textbox style="mso-next-textbox:#_x0000_s1099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договор № </w:t>
                      </w:r>
                    </w:p>
                  </w:txbxContent>
                </v:textbox>
              </v:rect>
              <v:rect id="_x0000_s1100" style="position:absolute;left:2241;top:3453;width:2084;height:317;mso-wrap-style:none" filled="f" stroked="f">
                <v:textbox style="mso-next-textbox:#_x0000_s110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color w:val="000000"/>
                          <w:sz w:val="14"/>
                          <w:szCs w:val="14"/>
                          <w:lang w:val="en-US"/>
                        </w:rPr>
                        <w:t>Сальдо начальное по договору:</w:t>
                      </w:r>
                    </w:p>
                  </w:txbxContent>
                </v:textbox>
              </v:rect>
              <v:rect id="_x0000_s1101" style="position:absolute;left:4380;top:3453;width:127;height:322;mso-wrap-style:none" filled="f" stroked="f">
                <v:textbox style="mso-next-textbox:#_x0000_s110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02" style="position:absolute;left:42;top:2591;width:937;height:414;mso-wrap-style:none" filled="f" stroked="f">
                <v:textbox style="mso-next-textbox:#_x0000_s1102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3" style="position:absolute;left:993;top:2591;width:1359;height:414;mso-wrap-style:none" filled="f" stroked="f">
                <v:textbox style="mso-next-textbox:#_x0000_s1103;mso-fit-shape-to-text:t" inset="0,0,0,0">
                  <w:txbxContent>
                    <w:p w:rsidR="00B36D2B" w:rsidRPr="003F1842" w:rsidRDefault="00B36D2B" w:rsidP="007647E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t xml:space="preserve"> </w:t>
                      </w:r>
                      <w:r w:rsidRPr="003F1842">
                        <w:rPr>
                          <w:rFonts w:ascii="Arial" w:hAnsi="Arial" w:cs="Arial"/>
                          <w:sz w:val="18"/>
                          <w:szCs w:val="18"/>
                        </w:rPr>
                        <w:t>ОАО «НИАЭП»</w:t>
                      </w:r>
                    </w:p>
                  </w:txbxContent>
                </v:textbox>
              </v:rect>
              <v:rect id="_x0000_s1104" style="position:absolute;left:3174;top:2591;width:444;height:414;mso-wrap-style:none" filled="f" stroked="f">
                <v:textbox style="mso-next-textbox:#_x0000_s1104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5" style="position:absolute;left:7804;top:2591;width:937;height:414;mso-wrap-style:none" filled="f" stroked="f">
                <v:textbox style="mso-next-textbox:#_x0000_s1105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По данным </w:t>
                      </w:r>
                    </w:p>
                  </w:txbxContent>
                </v:textbox>
              </v:rect>
              <v:rect id="_x0000_s1106" style="position:absolute;left:8755;top:2591;width:1212;height:414;mso-wrap-style:none" filled="f" stroked="f">
                <v:textbox style="mso-next-textbox:#_x0000_s1106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8"/>
                          <w:szCs w:val="18"/>
                          <w:lang w:val="en-US"/>
                        </w:rPr>
                        <w:t>Организация2</w:t>
                      </w:r>
                    </w:p>
                  </w:txbxContent>
                </v:textbox>
              </v:rect>
              <v:rect id="_x0000_s1107" style="position:absolute;left:9951;top:2591;width:444;height:414;mso-wrap-style:none" filled="f" stroked="f">
                <v:textbox style="mso-next-textbox:#_x0000_s1107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lang w:val="en-US"/>
                        </w:rPr>
                        <w:t>, руб.</w:t>
                      </w:r>
                    </w:p>
                  </w:txbxContent>
                </v:textbox>
              </v:rect>
              <v:rect id="_x0000_s1108" style="position:absolute;left:2256;top:2824;width:740;height:362;mso-wrap-style:none" filled="f" stroked="f">
                <v:textbox style="mso-next-textbox:#_x0000_s1108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Документ</w:t>
                      </w:r>
                    </w:p>
                  </w:txbxContent>
                </v:textbox>
              </v:rect>
              <v:rect id="_x0000_s1109" style="position:absolute;left:5168;top:2824;width:468;height:362;mso-wrap-style:none" filled="f" stroked="f">
                <v:textbox style="mso-next-textbox:#_x0000_s1109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Дебет</w:t>
                      </w:r>
                    </w:p>
                  </w:txbxContent>
                </v:textbox>
              </v:rect>
              <v:rect id="_x0000_s1110" style="position:absolute;left:8471;top:2824;width:376;height:362;mso-wrap-style:none" filled="f" stroked="f">
                <v:textbox style="mso-next-textbox:#_x0000_s1110;mso-fit-shape-to-text:t" inset="0,0,0,0">
                  <w:txbxContent>
                    <w:p w:rsidR="00B36D2B" w:rsidRDefault="00B36D2B" w:rsidP="007647E4">
                      <w:r>
                        <w:rPr>
                          <w:rFonts w:ascii="MS Shell Dlg" w:hAnsi="MS Shell Dlg" w:cs="MS Shell Dlg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Дата</w:t>
                      </w:r>
                    </w:p>
                  </w:txbxContent>
                </v:textbox>
              </v:rect>
              <v:rect id="_x0000_s1111" style="position:absolute;left:920;top:2313;width:127;height:322;mso-wrap-style:none" filled="f" stroked="f">
                <v:textbox style="mso-next-textbox:#_x0000_s111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2" style="position:absolute;left:4382;top:2313;width:127;height:322;mso-wrap-style:none" filled="f" stroked="f">
                <v:textbox style="mso-next-textbox:#_x0000_s1112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3" style="position:absolute;left:7802;top:2313;width:127;height:322;mso-wrap-style:none" filled="f" stroked="f">
                <v:textbox style="mso-next-textbox:#_x0000_s1113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4" style="position:absolute;left:920;top:2373;width:127;height:322;mso-wrap-style:none" filled="f" stroked="f">
                <v:textbox style="mso-next-textbox:#_x0000_s1114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5" style="position:absolute;left:4382;top:2373;width:127;height:322;mso-wrap-style:none" filled="f" stroked="f">
                <v:textbox style="mso-next-textbox:#_x0000_s1115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6" style="position:absolute;left:7802;top:2373;width:127;height:322;mso-wrap-style:none" filled="f" stroked="f">
                <v:textbox style="mso-next-textbox:#_x0000_s1116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17" style="position:absolute;left:3383;top:2105;width:1767;height:276;mso-wrap-style:none" filled="f" stroked="f">
                <v:textbox style="mso-next-textbox:#_x0000_s1117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18" style="position:absolute;left:6882;top:2105;width:2190;height:276;mso-wrap-style:none" filled="f" stroked="f">
                <v:textbox style="mso-next-textbox:#_x0000_s1118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2)</w:t>
                      </w:r>
                    </w:p>
                  </w:txbxContent>
                </v:textbox>
              </v:rect>
              <v:rect id="_x0000_s1119" style="position:absolute;left:12075;top:2105;width:2601;height:276;mso-wrap-style:none" filled="f" stroked="f">
                <v:textbox style="mso-next-textbox:#_x0000_s1119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2)</w:t>
                      </w:r>
                    </w:p>
                  </w:txbxContent>
                </v:textbox>
              </v:rect>
              <v:rect id="_x0000_s1120" style="position:absolute;left:38;top:2281;width:3892;height:322;mso-wrap-style:none" filled="f" stroked="f">
                <v:textbox style="mso-next-textbox:#_x0000_s1120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с другой стороны, проверено состояние взаиморасчетов за  </w:t>
                      </w:r>
                    </w:p>
                  </w:txbxContent>
                </v:textbox>
              </v:rect>
              <v:rect id="_x0000_s1121" style="position:absolute;left:4010;top:2279;width:1146;height:322;mso-wrap-style:none" filled="f" stroked="f">
                <v:textbox style="mso-next-textbox:#_x0000_s1121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4"/>
                          <w:szCs w:val="14"/>
                          <w:lang w:val="en-US"/>
                        </w:rPr>
                        <w:t>(указать период)</w:t>
                      </w:r>
                    </w:p>
                  </w:txbxContent>
                </v:textbox>
              </v:rect>
              <v:rect id="_x0000_s1122" style="position:absolute;left:5176;top:2281;width:2406;height:322;mso-wrap-style:none" filled="f" stroked="f">
                <v:textbox style="mso-next-textbox:#_x0000_s1122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 xml:space="preserve">  и составлен акт о нижеследующем:</w:t>
                      </w:r>
                    </w:p>
                  </w:txbxContent>
                </v:textbox>
              </v:rect>
              <v:rect id="_x0000_s1123" style="position:absolute;left:3383;top:1730;width:1767;height:276;mso-wrap-style:none" filled="f" stroked="f">
                <v:textbox style="mso-next-textbox:#_x0000_s1123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24" style="position:absolute;left:6882;top:1730;width:2190;height:276;mso-wrap-style:none" filled="f" stroked="f">
                <v:textbox style="mso-next-textbox:#_x0000_s1124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Руководителя Организации 1)</w:t>
                      </w:r>
                    </w:p>
                  </w:txbxContent>
                </v:textbox>
              </v:rect>
              <v:rect id="_x0000_s1125" style="position:absolute;left:12075;top:1730;width:2601;height:276;mso-wrap-style:none" filled="f" stroked="f">
                <v:textbox style="mso-next-textbox:#_x0000_s1125;mso-fit-shape-to-text:t" inset="0,0,0,0">
                  <w:txbxContent>
                    <w:p w:rsidR="00B36D2B" w:rsidRDefault="00B36D2B" w:rsidP="007647E4">
                      <w:r w:rsidRPr="003F1842"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</w:rPr>
                        <w:t>(Ф.И.О. Главного бухгалтера Организации 1)</w:t>
                      </w:r>
                    </w:p>
                  </w:txbxContent>
                </v:textbox>
              </v:rect>
              <v:rect id="_x0000_s1126" style="position:absolute;left:38;top:1908;width:2294;height:322;mso-wrap-style:none" filled="f" stroked="f">
                <v:textbox style="mso-next-textbox:#_x0000_s1126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с одной стороны, и Руководителем</w:t>
                      </w:r>
                    </w:p>
                  </w:txbxContent>
                </v:textbox>
              </v:rect>
              <v:rect id="_x0000_s1127" style="position:absolute;left:3019;top:1908;width:127;height:322;mso-wrap-style:none" filled="f" stroked="f">
                <v:textbox style="mso-next-textbox:#_x0000_s112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28" style="position:absolute;left:6468;top:1908;width:127;height:322;mso-wrap-style:none" filled="f" stroked="f">
                <v:textbox style="mso-next-textbox:#_x0000_s1128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29" style="position:absolute;left:11883;top:1908;width:127;height:322;mso-wrap-style:none" filled="f" stroked="f">
                <v:textbox style="mso-next-textbox:#_x0000_s112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0" style="position:absolute;left:38;top:1531;width:1444;height:322;mso-wrap-style:none" filled="f" stroked="f">
                <v:textbox style="mso-next-textbox:#_x0000_s1130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>Нами, Руководителем</w:t>
                      </w:r>
                    </w:p>
                  </w:txbxContent>
                </v:textbox>
              </v:rect>
              <v:rect id="_x0000_s1131" style="position:absolute;left:3019;top:1533;width:127;height:322;mso-wrap-style:none" filled="f" stroked="f">
                <v:textbox style="mso-next-textbox:#_x0000_s1131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2" style="position:absolute;left:6468;top:1533;width:127;height:322;mso-wrap-style:none" filled="f" stroked="f">
                <v:textbox style="mso-next-textbox:#_x0000_s1132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3" style="position:absolute;left:12889;top:1531;width:78;height:322;mso-wrap-style:none" filled="f" stroked="f">
                <v:textbox style="mso-next-textbox:#_x0000_s1133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rect>
              <v:rect id="_x0000_s1134" style="position:absolute;left:918;top:1231;width:127;height:322;mso-wrap-style:none" filled="f" stroked="f">
                <v:textbox style="mso-next-textbox:#_x0000_s1134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5" style="position:absolute;left:4380;top:1231;width:127;height:322;mso-wrap-style:none" filled="f" stroked="f">
                <v:textbox style="mso-next-textbox:#_x0000_s1135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6" style="position:absolute;left:7085;top:1231;width:897;height:322;mso-wrap-style:none" filled="f" stroked="f">
                <v:textbox style="mso-next-textbox:#_x0000_s1136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(квартал, год) </w:t>
                      </w:r>
                    </w:p>
                  </w:txbxContent>
                </v:textbox>
              </v:rect>
              <v:rect id="_x0000_s1137" style="position:absolute;left:918;top:1315;width:127;height:322;mso-wrap-style:none" filled="f" stroked="f">
                <v:textbox style="mso-next-textbox:#_x0000_s113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8" style="position:absolute;left:4380;top:1315;width:127;height:322;mso-wrap-style:none" filled="f" stroked="f">
                <v:textbox style="mso-next-textbox:#_x0000_s1138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39" style="position:absolute;left:7800;top:1315;width:127;height:322;mso-wrap-style:none" filled="f" stroked="f">
                <v:textbox style="mso-next-textbox:#_x0000_s113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0" style="position:absolute;left:918;top:988;width:127;height:322;mso-wrap-style:none" filled="f" stroked="f">
                <v:textbox style="mso-next-textbox:#_x0000_s1140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1" style="position:absolute;left:5668;top:983;width:742;height:322;mso-wrap-style:none" filled="f" stroked="f">
                <v:textbox style="mso-next-textbox:#_x0000_s1141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за период:</w:t>
                      </w:r>
                    </w:p>
                  </w:txbxContent>
                </v:textbox>
              </v:rect>
              <v:rect id="_x0000_s1142" style="position:absolute;left:6468;top:983;width:127;height:322;mso-wrap-style:none" filled="f" stroked="f">
                <v:textbox style="mso-next-textbox:#_x0000_s1142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3" style="position:absolute;left:9560;top:983;width:127;height:322;mso-wrap-style:none" filled="f" stroked="f">
                <v:textbox style="mso-next-textbox:#_x0000_s1143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4" style="position:absolute;left:3439;top:614;width:1767;height:276;mso-wrap-style:none" filled="f" stroked="f">
                <v:textbox style="mso-next-textbox:#_x0000_s1144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1)</w:t>
                      </w:r>
                    </w:p>
                  </w:txbxContent>
                </v:textbox>
              </v:rect>
              <v:rect id="_x0000_s1145" style="position:absolute;left:7796;top:677;width:127;height:322;mso-wrap-style:none" filled="f" stroked="f">
                <v:textbox style="mso-next-textbox:#_x0000_s1145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6" style="position:absolute;left:11333;top:614;width:1767;height:276;mso-wrap-style:none" filled="f" stroked="f">
                <v:textbox style="mso-next-textbox:#_x0000_s1146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i/>
                          <w:iCs/>
                          <w:color w:val="000000"/>
                          <w:sz w:val="12"/>
                          <w:szCs w:val="12"/>
                          <w:lang w:val="en-US"/>
                        </w:rPr>
                        <w:t>(наименование Организации 2)</w:t>
                      </w:r>
                    </w:p>
                  </w:txbxContent>
                </v:textbox>
              </v:rect>
              <v:rect id="_x0000_s1147" style="position:absolute;left:914;top:761;width:127;height:322;mso-wrap-style:none" filled="f" stroked="f">
                <v:textbox style="mso-next-textbox:#_x0000_s1147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8" style="position:absolute;left:4376;top:761;width:127;height:322;mso-wrap-style:none" filled="f" stroked="f">
                <v:textbox style="mso-next-textbox:#_x0000_s1148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49" style="position:absolute;left:7796;top:761;width:127;height:322;mso-wrap-style:none" filled="f" stroked="f">
                <v:textbox style="mso-next-textbox:#_x0000_s1149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50" style="position:absolute;left:33;top:180;width:127;height:322;mso-wrap-style:none" filled="f" stroked="f">
                <v:textbox style="mso-next-textbox:#_x0000_s1150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51" style="position:absolute;left:3378;top:413;width:1017;height:322;mso-wrap-style:none" filled="f" stroked="f">
                <v:textbox style="mso-next-textbox:#_x0000_s1151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</w:rPr>
                        <w:t>ОАО «НИАЭП»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_x0000_s1152" style="position:absolute;left:8615;top:413;width:87;height:161;mso-wrap-style:none" filled="f" stroked="f">
                <v:textbox style="mso-next-textbox:#_x0000_s1152;mso-fit-shape-to-text:t" inset="0,0,0,0">
                  <w:txbxContent>
                    <w:p w:rsidR="00B36D2B" w:rsidRDefault="00B36D2B" w:rsidP="007647E4"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4"/>
                          <w:szCs w:val="14"/>
                          <w:lang w:val="en-US"/>
                        </w:rPr>
                        <w:t>и</w:t>
                      </w:r>
                    </w:p>
                  </w:txbxContent>
                </v:textbox>
              </v:rect>
              <v:rect id="_x0000_s1153" style="position:absolute;left:9560;top:413;width:127;height:322;mso-wrap-style:none" filled="f" stroked="f">
                <v:textbox style="mso-next-textbox:#_x0000_s1153;mso-fit-shape-to-text:t" inset="0,0,0,0">
                  <w:txbxContent>
                    <w:p w:rsidR="00B36D2B" w:rsidRDefault="00B36D2B" w:rsidP="007647E4"/>
                  </w:txbxContent>
                </v:textbox>
              </v:rect>
              <v:rect id="_x0000_s1154" style="position:absolute;left:6263;top:17;width:2210;height:759;mso-wrap-style:none" filled="f" stroked="f">
                <v:textbox style="mso-next-textbox:#_x0000_s1154;mso-fit-shape-to-text:t" inset="0,0,0,0">
                  <w:txbxContent>
                    <w:p w:rsidR="00B36D2B" w:rsidRDefault="00B36D2B" w:rsidP="007647E4">
                      <w:pPr>
                        <w:rPr>
                          <w:sz w:val="22"/>
                          <w:szCs w:val="22"/>
                        </w:rPr>
                      </w:pPr>
                      <w:r w:rsidRPr="00F840C3">
                        <w:rPr>
                          <w:sz w:val="22"/>
                          <w:szCs w:val="22"/>
                        </w:rPr>
                        <w:t>Акт</w:t>
                      </w:r>
                      <w:r>
                        <w:t xml:space="preserve"> </w:t>
                      </w:r>
                      <w:r w:rsidRPr="00F840C3">
                        <w:rPr>
                          <w:sz w:val="22"/>
                          <w:szCs w:val="22"/>
                        </w:rPr>
                        <w:t>сверки расчетов №</w:t>
                      </w:r>
                    </w:p>
                    <w:p w:rsidR="00B36D2B" w:rsidRDefault="00B36D2B" w:rsidP="00AB32F5">
                      <w:pPr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ФОРМА</w:t>
                      </w:r>
                    </w:p>
                  </w:txbxContent>
                </v:textbox>
              </v:rect>
              <v:line id="_x0000_s1155" style="position:absolute" from="889,593" to="7773,594" strokeweight="0"/>
              <v:rect id="_x0000_s1156" style="position:absolute;left:889;top:593;width:6884;height:17" fillcolor="black" stroked="f"/>
              <v:line id="_x0000_s1157" style="position:absolute" from="2990,1709" to="5561,1710" strokeweight="0"/>
              <v:rect id="_x0000_s1158" style="position:absolute;left:2990;top:1709;width:2571;height:17" fillcolor="black" stroked="f"/>
              <v:line id="_x0000_s1159" style="position:absolute" from="6439,1709" to="9533,1710" strokeweight="0"/>
              <v:rect id="_x0000_s1160" style="position:absolute;left:6439;top:1709;width:3094;height:17" fillcolor="black" stroked="f"/>
              <v:line id="_x0000_s1161" style="position:absolute" from="2990,2084" to="5561,2085" strokeweight="0"/>
              <v:rect id="_x0000_s1162" style="position:absolute;left:2990;top:2084;width:2571;height:17" fillcolor="black" stroked="f"/>
              <v:line id="_x0000_s1163" style="position:absolute" from="6439,2084" to="9533,2085" strokeweight="0"/>
              <v:rect id="_x0000_s1164" style="position:absolute;left:6439;top:2084;width:3094;height:17" fillcolor="black" stroked="f"/>
              <v:line id="_x0000_s1165" style="position:absolute" from="4342,2828" to="4343,3239" strokeweight="0"/>
              <v:rect id="_x0000_s1166" style="position:absolute;left:4342;top:2828;width:17;height:411" fillcolor="black" stroked="f"/>
              <v:line id="_x0000_s1167" style="position:absolute" from="6431,2828" to="6432,3239" strokeweight="0"/>
              <v:rect id="_x0000_s1168" style="position:absolute;left:6431;top:2828;width:16;height:411" fillcolor="black" stroked="f"/>
              <v:line id="_x0000_s1169" style="position:absolute" from="7762,2585" to="7763,3239" strokeweight="0"/>
              <v:rect id="_x0000_s1170" style="position:absolute;left:7762;top:2585;width:17;height:654" fillcolor="black" stroked="f"/>
              <v:line id="_x0000_s1171" style="position:absolute" from="11845,2828" to="11846,3239" strokeweight="0"/>
              <v:rect id="_x0000_s1172" style="position:absolute;left:11845;top:2828;width:17;height:411" fillcolor="black" stroked="f"/>
              <v:line id="_x0000_s1173" style="position:absolute" from="13892,2828" to="13893,3239" strokeweight="0"/>
              <v:rect id="_x0000_s1174" style="position:absolute;left:13892;top:2828;width:17;height:411" fillcolor="black" stroked="f"/>
              <v:line id="_x0000_s1175" style="position:absolute" from="880,2828" to="881,3034" strokeweight="0"/>
              <v:rect id="_x0000_s1176" style="position:absolute;left:880;top:2828;width:17;height:206" fillcolor="black" stroked="f"/>
              <v:line id="_x0000_s1177" style="position:absolute" from="9523,2828" to="9524,3034" strokeweight="0"/>
              <v:rect id="_x0000_s1178" style="position:absolute;left:9523;top:2828;width:16;height:206" fillcolor="black" stroked="f"/>
              <v:line id="_x0000_s1179" style="position:absolute" from="4342,3432" to="4343,4413" strokeweight="0"/>
              <v:rect id="_x0000_s1180" style="position:absolute;left:4342;top:3432;width:17;height:981" fillcolor="black" stroked="f"/>
              <v:line id="_x0000_s1181" style="position:absolute" from="6431,3432" to="6432,4413" strokeweight="0"/>
              <v:rect id="_x0000_s1182" style="position:absolute;left:6431;top:3432;width:16;height:981" fillcolor="black" stroked="f"/>
              <v:line id="_x0000_s1183" style="position:absolute" from="7762,3432" to="7763,4413" strokeweight="0"/>
              <v:rect id="_x0000_s1184" style="position:absolute;left:7762;top:3432;width:17;height:981" fillcolor="black" stroked="f"/>
              <v:line id="_x0000_s1185" style="position:absolute" from="11845,3432" to="11846,4413" strokeweight="0"/>
              <v:rect id="_x0000_s1186" style="position:absolute;left:11845;top:3432;width:17;height:981" fillcolor="black" stroked="f"/>
              <v:line id="_x0000_s1187" style="position:absolute" from="13892,3432" to="13893,4413" strokeweight="0"/>
              <v:rect id="_x0000_s1188" style="position:absolute;left:13892;top:3432;width:17;height:981" fillcolor="black" stroked="f"/>
              <v:line id="_x0000_s1189" style="position:absolute" from="880,3650" to="881,3965" strokeweight="0"/>
              <v:rect id="_x0000_s1190" style="position:absolute;left:880;top:3650;width:17;height:315" fillcolor="black" stroked="f"/>
              <v:line id="_x0000_s1191" style="position:absolute" from="9523,3650" to="9524,3965" strokeweight="0"/>
              <v:rect id="_x0000_s1192" style="position:absolute;left:9523;top:3650;width:16;height:315" fillcolor="black" stroked="f"/>
              <v:line id="_x0000_s1193" style="position:absolute" from="8,7529" to="5561,7530" strokeweight="0"/>
              <v:rect id="_x0000_s1194" style="position:absolute;left:8;top:7529;width:5553;height:17" fillcolor="black" stroked="f"/>
              <v:line id="_x0000_s1195" style="position:absolute" from="8,8039" to="5561,8040" strokeweight="0"/>
              <v:rect id="_x0000_s1196" style="position:absolute;left:8;top:8039;width:5553;height:16" fillcolor="black" stroked="f"/>
              <v:line id="_x0000_s1197" style="position:absolute" from="0,2568" to="1,6204" strokeweight="0"/>
              <v:rect id="_x0000_s1198" style="position:absolute;top:2568;width:17;height:3636" fillcolor="black" stroked="f"/>
              <v:line id="_x0000_s1199" style="position:absolute" from="7762,4606" to="7763,6204" strokeweight="0"/>
              <v:rect id="_x0000_s1200" style="position:absolute;left:7762;top:4606;width:17;height:1598" fillcolor="black" stroked="f"/>
              <v:line id="_x0000_s1201" style="position:absolute" from="14908,2585" to="14909,6204" strokeweight="0"/>
              <v:rect id="_x0000_s1202" style="position:absolute;left:14908;top:2585;width:17;height:3619" fillcolor="black" stroked="f"/>
              <v:line id="_x0000_s1203" style="position:absolute" from="880,4850" to="881,5126" strokeweight="0"/>
              <v:rect id="_x0000_s1204" style="position:absolute;left:880;top:4850;width:17;height:276" fillcolor="black" stroked="f"/>
              <v:line id="_x0000_s1205" style="position:absolute" from="4342,4606" to="4343,6204" strokeweight="0"/>
              <v:rect id="_x0000_s1206" style="position:absolute;left:4342;top:4606;width:17;height:1598" fillcolor="black" stroked="f"/>
              <v:line id="_x0000_s1207" style="position:absolute" from="6431,4606" to="6432,6204" strokeweight="0"/>
              <v:rect id="_x0000_s1208" style="position:absolute;left:6431;top:4606;width:16;height:1598" fillcolor="black" stroked="f"/>
              <v:line id="_x0000_s1209" style="position:absolute" from="9523,4850" to="9524,5126" strokeweight="0"/>
              <v:rect id="_x0000_s1210" style="position:absolute;left:9523;top:4850;width:16;height:276" fillcolor="black" stroked="f"/>
              <v:line id="_x0000_s1211" style="position:absolute" from="11845,4606" to="11846,6204" strokeweight="0"/>
              <v:rect id="_x0000_s1212" style="position:absolute;left:11845;top:4606;width:17;height:1598" fillcolor="black" stroked="f"/>
              <v:line id="_x0000_s1213" style="position:absolute" from="13892,4606" to="13893,6204" strokeweight="0"/>
              <v:rect id="_x0000_s1214" style="position:absolute;left:13892;top:4606;width:17;height:1598" fillcolor="black" stroked="f"/>
              <v:line id="_x0000_s1215" style="position:absolute" from="9531,593" to="14919,594" strokeweight="0"/>
              <v:rect id="_x0000_s1216" style="position:absolute;left:9531;top:593;width:5388;height:17" fillcolor="black" stroked="f"/>
              <v:line id="_x0000_s1217" style="position:absolute" from="6439,1164" to="9533,1165" strokeweight="0"/>
              <v:rect id="_x0000_s1218" style="position:absolute;left:6439;top:1164;width:3094;height:16" fillcolor="black" stroked="f"/>
              <v:line id="_x0000_s1219" style="position:absolute" from="11854,1709" to="14919,1710" strokeweight="0"/>
              <v:rect id="_x0000_s1220" style="position:absolute;left:11854;top:1709;width:3065;height:17" fillcolor="black" stroked="f"/>
              <v:line id="_x0000_s1221" style="position:absolute" from="11854,2084" to="14919,2085" strokeweight="0"/>
              <v:rect id="_x0000_s1222" style="position:absolute;left:11854;top:2084;width:3065;height:17" fillcolor="black" stroked="f"/>
              <v:line id="_x0000_s1223" style="position:absolute" from="17,2568" to="14925,2569" strokeweight="0"/>
              <v:rect id="_x0000_s1224" style="position:absolute;left:17;top:2568;width:14908;height:17" fillcolor="black" stroked="f"/>
              <v:line id="_x0000_s1225" style="position:absolute" from="17,2812" to="14925,2813" strokeweight="0"/>
              <v:rect id="_x0000_s1226" style="position:absolute;left:17;top:2812;width:14908;height:16" fillcolor="black" stroked="f"/>
              <v:line id="_x0000_s1227" style="position:absolute" from="17,3017" to="14925,3018" strokeweight="0"/>
              <v:rect id="_x0000_s1228" style="position:absolute;left:17;top:3017;width:14908;height:17" fillcolor="black" stroked="f"/>
            </v:group>
            <v:line id="_x0000_s1229" style="position:absolute" from="17,3223" to="14925,3224" strokeweight="0"/>
            <v:rect id="_x0000_s1230" style="position:absolute;left:17;top:3223;width:14908;height:16" fillcolor="black" stroked="f"/>
            <v:line id="_x0000_s1231" style="position:absolute" from="17,3415" to="14925,3416" strokeweight="0"/>
            <v:rect id="_x0000_s1232" style="position:absolute;left:17;top:3415;width:14908;height:17" fillcolor="black" stroked="f"/>
            <v:line id="_x0000_s1233" style="position:absolute" from="17,3634" to="14925,3635" strokeweight="0"/>
            <v:rect id="_x0000_s1234" style="position:absolute;left:17;top:3634;width:14908;height:16" fillcolor="black" stroked="f"/>
            <v:line id="_x0000_s1235" style="position:absolute" from="17,3791" to="14925,3792" strokeweight="0"/>
            <v:rect id="_x0000_s1236" style="position:absolute;left:17;top:3791;width:14908;height:17" fillcolor="black" stroked="f"/>
            <v:line id="_x0000_s1237" style="position:absolute" from="0,3960" to="14908,3961" strokeweight="0"/>
            <v:rect id="_x0000_s1238" style="position:absolute;top:3960;width:14908;height:17" fillcolor="black" stroked="f"/>
            <v:line id="_x0000_s1239" style="position:absolute" from="17,4191" to="14925,4192" strokeweight="0"/>
            <v:rect id="_x0000_s1240" style="position:absolute;left:17;top:4191;width:14908;height:17" fillcolor="black" stroked="f"/>
            <v:line id="_x0000_s1241" style="position:absolute" from="0,4500" to="14908,4501" strokeweight="0"/>
            <v:rect id="_x0000_s1242" style="position:absolute;left:17;top:4397;width:14908;height:16" fillcolor="black" stroked="f"/>
            <v:line id="_x0000_s1243" style="position:absolute" from="17,4590" to="14925,4591" strokeweight="0"/>
            <v:rect id="_x0000_s1244" style="position:absolute;left:17;top:4590;width:14908;height:16" fillcolor="black" stroked="f"/>
            <v:line id="_x0000_s1245" style="position:absolute" from="17,4833" to="14925,4834" strokeweight="0"/>
            <v:rect id="_x0000_s1246" style="position:absolute;left:17;top:4833;width:14908;height:17" fillcolor="black" stroked="f"/>
            <v:line id="_x0000_s1247" style="position:absolute" from="17,4978" to="14925,4979" strokeweight="0"/>
            <v:rect id="_x0000_s1248" style="position:absolute;left:17;top:4978;width:14908;height:16" fillcolor="black" stroked="f"/>
            <v:line id="_x0000_s1249" style="position:absolute" from="17,5110" to="14925,5111" strokeweight="0"/>
            <v:rect id="_x0000_s1250" style="position:absolute;top:5220;width:14908;height:16" fillcolor="black" stroked="f"/>
            <v:line id="_x0000_s1251" style="position:absolute" from="17,5353" to="14925,5354" strokeweight="0"/>
            <v:rect id="_x0000_s1252" style="position:absolute;top:5400;width:14908;height:17" fillcolor="black" stroked="f"/>
            <v:line id="_x0000_s1253" style="position:absolute" from="17,5596" to="14925,5597" strokeweight="0"/>
            <v:rect id="_x0000_s1254" style="position:absolute;left:17;top:5596;width:14908;height:17" fillcolor="black" stroked="f"/>
            <v:line id="_x0000_s1255" style="position:absolute" from="17,5789" to="14925,5790" strokeweight="0"/>
            <v:rect id="_x0000_s1256" style="position:absolute;left:17;top:5789;width:14908;height:17" fillcolor="black" stroked="f"/>
            <v:line id="_x0000_s1257" style="position:absolute" from="17,5982" to="14925,5983" strokeweight="0"/>
            <v:line id="_x0000_s1258" style="position:absolute" from="7771,7529" to="11856,7530" strokeweight="0"/>
            <v:rect id="_x0000_s1259" style="position:absolute;left:7771;top:7529;width:4085;height:17" fillcolor="black" stroked="f"/>
            <v:line id="_x0000_s1260" style="position:absolute" from="7771,8039" to="11856,8040" strokeweight="0"/>
            <v:rect id="_x0000_s1261" style="position:absolute;left:7771;top:8039;width:4085;height:16" fillcolor="black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2" type="#_x0000_t202" style="position:absolute;left:9100;top:-1440;width:5320;height:1440" stroked="f">
              <v:textbox>
                <w:txbxContent>
                  <w:p w:rsidR="00B36D2B" w:rsidRPr="00AD4F2D" w:rsidRDefault="00B36D2B" w:rsidP="00FA5171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 xml:space="preserve">Приложение № </w:t>
                    </w:r>
                    <w:r w:rsidRPr="00EC1742">
                      <w:rPr>
                        <w:sz w:val="18"/>
                        <w:szCs w:val="18"/>
                      </w:rPr>
                      <w:t>1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 w:rsidRPr="00AD4F2D">
                      <w:rPr>
                        <w:sz w:val="18"/>
                        <w:szCs w:val="18"/>
                      </w:rPr>
                      <w:t xml:space="preserve"> </w:t>
                    </w:r>
                  </w:p>
                  <w:p w:rsidR="00B36D2B" w:rsidRDefault="00B36D2B" w:rsidP="00FA5171">
                    <w:pPr>
                      <w:tabs>
                        <w:tab w:val="left" w:pos="6480"/>
                      </w:tabs>
                      <w:jc w:val="both"/>
                      <w:rPr>
                        <w:sz w:val="18"/>
                        <w:szCs w:val="18"/>
                      </w:rPr>
                    </w:pPr>
                    <w:r w:rsidRPr="00AD4F2D">
                      <w:rPr>
                        <w:sz w:val="18"/>
                        <w:szCs w:val="18"/>
                      </w:rPr>
                      <w:t>к Договору от «___» __________ ______ г.</w:t>
                    </w:r>
                  </w:p>
                  <w:p w:rsidR="00B36D2B" w:rsidRDefault="00B36D2B" w:rsidP="00026E1D">
                    <w:pPr>
                      <w:tabs>
                        <w:tab w:val="left" w:pos="6480"/>
                      </w:tabs>
                      <w:jc w:val="both"/>
                    </w:pPr>
                    <w:r>
                      <w:rPr>
                        <w:sz w:val="18"/>
                        <w:szCs w:val="18"/>
                      </w:rPr>
                      <w:t>№ _____________________________________________________</w:t>
                    </w:r>
                    <w:r>
                      <w:rPr>
                        <w:sz w:val="18"/>
                        <w:szCs w:val="18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  <v:shape id="_x0000_s1263" type="#_x0000_t202" style="position:absolute;left:8400;top:8280;width:6020;height:1080" stroked="f">
              <v:textbox>
                <w:txbxContent>
                  <w:p w:rsidR="00B36D2B" w:rsidRDefault="00B36D2B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          </w:t>
                    </w:r>
                    <w:r w:rsidRPr="0060666E">
                      <w:rPr>
                        <w:sz w:val="22"/>
                        <w:szCs w:val="22"/>
                      </w:rPr>
                      <w:t>От Покупателя:                           От Поставщика:</w:t>
                    </w:r>
                  </w:p>
                  <w:p w:rsidR="00B36D2B" w:rsidRDefault="00B36D2B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________________________           ______________________</w:t>
                    </w:r>
                  </w:p>
                  <w:p w:rsidR="00B36D2B" w:rsidRPr="0060666E" w:rsidRDefault="00B36D2B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______________/_________/           ____________/_________/</w:t>
                    </w:r>
                  </w:p>
                </w:txbxContent>
              </v:textbox>
            </v:shape>
            <w10:anchorlock/>
          </v:group>
        </w:pict>
      </w:r>
    </w:p>
    <w:sectPr w:rsidR="00B36D2B" w:rsidSect="007647E4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D2B" w:rsidRDefault="00B36D2B" w:rsidP="007970DF">
      <w:r>
        <w:separator/>
      </w:r>
    </w:p>
  </w:endnote>
  <w:endnote w:type="continuationSeparator" w:id="0">
    <w:p w:rsidR="00B36D2B" w:rsidRDefault="00B36D2B" w:rsidP="0079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D2B" w:rsidRDefault="00B36D2B" w:rsidP="007970DF">
      <w:r>
        <w:separator/>
      </w:r>
    </w:p>
  </w:footnote>
  <w:footnote w:type="continuationSeparator" w:id="0">
    <w:p w:rsidR="00B36D2B" w:rsidRDefault="00B36D2B" w:rsidP="007970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47E4"/>
    <w:rsid w:val="00000B26"/>
    <w:rsid w:val="00004CAC"/>
    <w:rsid w:val="00004F78"/>
    <w:rsid w:val="00006309"/>
    <w:rsid w:val="000065B6"/>
    <w:rsid w:val="000121AD"/>
    <w:rsid w:val="00012D1E"/>
    <w:rsid w:val="00013049"/>
    <w:rsid w:val="00016CF5"/>
    <w:rsid w:val="000225C1"/>
    <w:rsid w:val="00023E94"/>
    <w:rsid w:val="000259FB"/>
    <w:rsid w:val="00026E1D"/>
    <w:rsid w:val="000334F6"/>
    <w:rsid w:val="00033986"/>
    <w:rsid w:val="0003476F"/>
    <w:rsid w:val="00036574"/>
    <w:rsid w:val="00036B8F"/>
    <w:rsid w:val="0004080E"/>
    <w:rsid w:val="0004144B"/>
    <w:rsid w:val="000530D9"/>
    <w:rsid w:val="0005605D"/>
    <w:rsid w:val="0005679F"/>
    <w:rsid w:val="000611A8"/>
    <w:rsid w:val="00066270"/>
    <w:rsid w:val="0006776B"/>
    <w:rsid w:val="000677EC"/>
    <w:rsid w:val="00074890"/>
    <w:rsid w:val="0007793F"/>
    <w:rsid w:val="000827F1"/>
    <w:rsid w:val="00090FEC"/>
    <w:rsid w:val="00092929"/>
    <w:rsid w:val="00093C3B"/>
    <w:rsid w:val="00093F4F"/>
    <w:rsid w:val="000A144D"/>
    <w:rsid w:val="000A5494"/>
    <w:rsid w:val="000B01B8"/>
    <w:rsid w:val="000B6562"/>
    <w:rsid w:val="000B78F6"/>
    <w:rsid w:val="000C0455"/>
    <w:rsid w:val="000C0922"/>
    <w:rsid w:val="000C092E"/>
    <w:rsid w:val="000C1A43"/>
    <w:rsid w:val="000C278E"/>
    <w:rsid w:val="000C77EC"/>
    <w:rsid w:val="000D7B2E"/>
    <w:rsid w:val="000E06DE"/>
    <w:rsid w:val="000E1696"/>
    <w:rsid w:val="000E571B"/>
    <w:rsid w:val="000F1D37"/>
    <w:rsid w:val="000F1EE7"/>
    <w:rsid w:val="000F5394"/>
    <w:rsid w:val="000F6EBD"/>
    <w:rsid w:val="001009BC"/>
    <w:rsid w:val="001009BD"/>
    <w:rsid w:val="001010F3"/>
    <w:rsid w:val="001017E2"/>
    <w:rsid w:val="00101DDB"/>
    <w:rsid w:val="00102B78"/>
    <w:rsid w:val="001055ED"/>
    <w:rsid w:val="00107245"/>
    <w:rsid w:val="0011269F"/>
    <w:rsid w:val="00112A64"/>
    <w:rsid w:val="0011350A"/>
    <w:rsid w:val="00126747"/>
    <w:rsid w:val="00130588"/>
    <w:rsid w:val="00142F01"/>
    <w:rsid w:val="00147228"/>
    <w:rsid w:val="00151E46"/>
    <w:rsid w:val="001535DA"/>
    <w:rsid w:val="0015473C"/>
    <w:rsid w:val="00156B2D"/>
    <w:rsid w:val="001644A2"/>
    <w:rsid w:val="00164828"/>
    <w:rsid w:val="0016485D"/>
    <w:rsid w:val="00172FE9"/>
    <w:rsid w:val="00173353"/>
    <w:rsid w:val="00176BF1"/>
    <w:rsid w:val="00177605"/>
    <w:rsid w:val="001914E5"/>
    <w:rsid w:val="001A000F"/>
    <w:rsid w:val="001A5A30"/>
    <w:rsid w:val="001B6F6B"/>
    <w:rsid w:val="001C47E4"/>
    <w:rsid w:val="001C60D1"/>
    <w:rsid w:val="001D0259"/>
    <w:rsid w:val="001D08A2"/>
    <w:rsid w:val="001D3245"/>
    <w:rsid w:val="001D3F41"/>
    <w:rsid w:val="001D4736"/>
    <w:rsid w:val="001F0C22"/>
    <w:rsid w:val="001F6861"/>
    <w:rsid w:val="001F7623"/>
    <w:rsid w:val="00220DA8"/>
    <w:rsid w:val="00220F86"/>
    <w:rsid w:val="0022451E"/>
    <w:rsid w:val="00226C75"/>
    <w:rsid w:val="002303B4"/>
    <w:rsid w:val="00233824"/>
    <w:rsid w:val="00252548"/>
    <w:rsid w:val="00260709"/>
    <w:rsid w:val="00260B1F"/>
    <w:rsid w:val="00261710"/>
    <w:rsid w:val="002650C5"/>
    <w:rsid w:val="00265CD2"/>
    <w:rsid w:val="00265F74"/>
    <w:rsid w:val="00266CD5"/>
    <w:rsid w:val="0026707F"/>
    <w:rsid w:val="0027339B"/>
    <w:rsid w:val="00276AE9"/>
    <w:rsid w:val="00282E6E"/>
    <w:rsid w:val="00284872"/>
    <w:rsid w:val="00286077"/>
    <w:rsid w:val="002913A7"/>
    <w:rsid w:val="00291878"/>
    <w:rsid w:val="00296929"/>
    <w:rsid w:val="002B283B"/>
    <w:rsid w:val="002B2CEE"/>
    <w:rsid w:val="002B4235"/>
    <w:rsid w:val="002B4CDB"/>
    <w:rsid w:val="002B5F54"/>
    <w:rsid w:val="002C6E44"/>
    <w:rsid w:val="002D1CEF"/>
    <w:rsid w:val="002D20FA"/>
    <w:rsid w:val="002D41E9"/>
    <w:rsid w:val="002D5AB9"/>
    <w:rsid w:val="002E0BA0"/>
    <w:rsid w:val="002E6ADE"/>
    <w:rsid w:val="00312225"/>
    <w:rsid w:val="003268E3"/>
    <w:rsid w:val="003300D2"/>
    <w:rsid w:val="00330C17"/>
    <w:rsid w:val="003326BA"/>
    <w:rsid w:val="003367D0"/>
    <w:rsid w:val="00340D41"/>
    <w:rsid w:val="00342A1C"/>
    <w:rsid w:val="0034339D"/>
    <w:rsid w:val="00343E1D"/>
    <w:rsid w:val="00346581"/>
    <w:rsid w:val="0035183C"/>
    <w:rsid w:val="00354EAF"/>
    <w:rsid w:val="003628CA"/>
    <w:rsid w:val="00370C5F"/>
    <w:rsid w:val="0037272E"/>
    <w:rsid w:val="00381055"/>
    <w:rsid w:val="003911CA"/>
    <w:rsid w:val="00397B71"/>
    <w:rsid w:val="003A1952"/>
    <w:rsid w:val="003A2A25"/>
    <w:rsid w:val="003A7092"/>
    <w:rsid w:val="003B6503"/>
    <w:rsid w:val="003C680C"/>
    <w:rsid w:val="003D1E00"/>
    <w:rsid w:val="003D3DDA"/>
    <w:rsid w:val="003E7719"/>
    <w:rsid w:val="003F01EF"/>
    <w:rsid w:val="003F1842"/>
    <w:rsid w:val="003F2EEF"/>
    <w:rsid w:val="003F335E"/>
    <w:rsid w:val="00405326"/>
    <w:rsid w:val="00410490"/>
    <w:rsid w:val="004142A5"/>
    <w:rsid w:val="0041564E"/>
    <w:rsid w:val="004176AE"/>
    <w:rsid w:val="00432688"/>
    <w:rsid w:val="00433CEE"/>
    <w:rsid w:val="00433FD5"/>
    <w:rsid w:val="004341E1"/>
    <w:rsid w:val="004365A1"/>
    <w:rsid w:val="00445E25"/>
    <w:rsid w:val="004474F0"/>
    <w:rsid w:val="004574F0"/>
    <w:rsid w:val="00461424"/>
    <w:rsid w:val="00471277"/>
    <w:rsid w:val="00481C52"/>
    <w:rsid w:val="00484F0A"/>
    <w:rsid w:val="00492AE6"/>
    <w:rsid w:val="00496300"/>
    <w:rsid w:val="00496A2A"/>
    <w:rsid w:val="004A1368"/>
    <w:rsid w:val="004A153B"/>
    <w:rsid w:val="004A578F"/>
    <w:rsid w:val="004B117A"/>
    <w:rsid w:val="004B61B1"/>
    <w:rsid w:val="004C2A78"/>
    <w:rsid w:val="004C4997"/>
    <w:rsid w:val="004C5278"/>
    <w:rsid w:val="004C57E9"/>
    <w:rsid w:val="004C5D3E"/>
    <w:rsid w:val="004C655A"/>
    <w:rsid w:val="004D2B65"/>
    <w:rsid w:val="004D2E04"/>
    <w:rsid w:val="004D461F"/>
    <w:rsid w:val="004D46C7"/>
    <w:rsid w:val="004E32BC"/>
    <w:rsid w:val="004E6153"/>
    <w:rsid w:val="004F30C8"/>
    <w:rsid w:val="004F4D37"/>
    <w:rsid w:val="004F6834"/>
    <w:rsid w:val="004F6A6D"/>
    <w:rsid w:val="004F6ADA"/>
    <w:rsid w:val="0050038C"/>
    <w:rsid w:val="00501748"/>
    <w:rsid w:val="00504481"/>
    <w:rsid w:val="00505CD7"/>
    <w:rsid w:val="0050699F"/>
    <w:rsid w:val="00506D68"/>
    <w:rsid w:val="00517416"/>
    <w:rsid w:val="005206B7"/>
    <w:rsid w:val="00526EE3"/>
    <w:rsid w:val="005308D7"/>
    <w:rsid w:val="0053275D"/>
    <w:rsid w:val="00532D0D"/>
    <w:rsid w:val="00534485"/>
    <w:rsid w:val="005431C6"/>
    <w:rsid w:val="005469D9"/>
    <w:rsid w:val="00546E0D"/>
    <w:rsid w:val="00554E3A"/>
    <w:rsid w:val="00555925"/>
    <w:rsid w:val="00560F59"/>
    <w:rsid w:val="00567D9C"/>
    <w:rsid w:val="00570A01"/>
    <w:rsid w:val="00570B81"/>
    <w:rsid w:val="00572592"/>
    <w:rsid w:val="00583FD5"/>
    <w:rsid w:val="00594B9B"/>
    <w:rsid w:val="005A22A2"/>
    <w:rsid w:val="005A4F5F"/>
    <w:rsid w:val="005A5ED7"/>
    <w:rsid w:val="005B2C81"/>
    <w:rsid w:val="005B4AF9"/>
    <w:rsid w:val="005B69E8"/>
    <w:rsid w:val="005C17BF"/>
    <w:rsid w:val="005C7A4E"/>
    <w:rsid w:val="005D3334"/>
    <w:rsid w:val="005D7408"/>
    <w:rsid w:val="005E2C8B"/>
    <w:rsid w:val="005E5657"/>
    <w:rsid w:val="005F396C"/>
    <w:rsid w:val="005F5544"/>
    <w:rsid w:val="00603CC3"/>
    <w:rsid w:val="006062C1"/>
    <w:rsid w:val="0060666E"/>
    <w:rsid w:val="00613033"/>
    <w:rsid w:val="006205BC"/>
    <w:rsid w:val="00620841"/>
    <w:rsid w:val="00623230"/>
    <w:rsid w:val="006259D6"/>
    <w:rsid w:val="00635139"/>
    <w:rsid w:val="00636231"/>
    <w:rsid w:val="006413DB"/>
    <w:rsid w:val="00643672"/>
    <w:rsid w:val="006517E0"/>
    <w:rsid w:val="006519FE"/>
    <w:rsid w:val="00651CC1"/>
    <w:rsid w:val="0065463C"/>
    <w:rsid w:val="00655179"/>
    <w:rsid w:val="0065640E"/>
    <w:rsid w:val="00657B70"/>
    <w:rsid w:val="00664053"/>
    <w:rsid w:val="006648D9"/>
    <w:rsid w:val="00665A81"/>
    <w:rsid w:val="00666A7A"/>
    <w:rsid w:val="006674B3"/>
    <w:rsid w:val="006703B9"/>
    <w:rsid w:val="00672E35"/>
    <w:rsid w:val="00675B60"/>
    <w:rsid w:val="00676970"/>
    <w:rsid w:val="0069235B"/>
    <w:rsid w:val="00693118"/>
    <w:rsid w:val="006A0F82"/>
    <w:rsid w:val="006A1CF7"/>
    <w:rsid w:val="006B5629"/>
    <w:rsid w:val="006B7A5E"/>
    <w:rsid w:val="006C155C"/>
    <w:rsid w:val="006D48E9"/>
    <w:rsid w:val="006D6C7F"/>
    <w:rsid w:val="006E0C07"/>
    <w:rsid w:val="006E39D4"/>
    <w:rsid w:val="006E3E1D"/>
    <w:rsid w:val="006E5A94"/>
    <w:rsid w:val="006E70BA"/>
    <w:rsid w:val="006F4B0B"/>
    <w:rsid w:val="006F6E5A"/>
    <w:rsid w:val="00702E7F"/>
    <w:rsid w:val="007041E0"/>
    <w:rsid w:val="007047CF"/>
    <w:rsid w:val="007075D4"/>
    <w:rsid w:val="00710BB4"/>
    <w:rsid w:val="00710E19"/>
    <w:rsid w:val="00713D3A"/>
    <w:rsid w:val="00716A18"/>
    <w:rsid w:val="00720356"/>
    <w:rsid w:val="00724224"/>
    <w:rsid w:val="00724304"/>
    <w:rsid w:val="00724F8B"/>
    <w:rsid w:val="00726C0F"/>
    <w:rsid w:val="00727826"/>
    <w:rsid w:val="00731008"/>
    <w:rsid w:val="00733377"/>
    <w:rsid w:val="00736FF3"/>
    <w:rsid w:val="00737D07"/>
    <w:rsid w:val="00740CE7"/>
    <w:rsid w:val="0074274A"/>
    <w:rsid w:val="00743141"/>
    <w:rsid w:val="007476CA"/>
    <w:rsid w:val="00752A21"/>
    <w:rsid w:val="00753BFC"/>
    <w:rsid w:val="00754C05"/>
    <w:rsid w:val="00761243"/>
    <w:rsid w:val="0076151E"/>
    <w:rsid w:val="007640F9"/>
    <w:rsid w:val="007647E4"/>
    <w:rsid w:val="00775CE8"/>
    <w:rsid w:val="00781475"/>
    <w:rsid w:val="0079313C"/>
    <w:rsid w:val="00793C70"/>
    <w:rsid w:val="007970DF"/>
    <w:rsid w:val="007B03CB"/>
    <w:rsid w:val="007D0443"/>
    <w:rsid w:val="007D1C03"/>
    <w:rsid w:val="007D2654"/>
    <w:rsid w:val="007D5466"/>
    <w:rsid w:val="007E1666"/>
    <w:rsid w:val="007E3EBF"/>
    <w:rsid w:val="007E494C"/>
    <w:rsid w:val="007E4FC4"/>
    <w:rsid w:val="007F60DB"/>
    <w:rsid w:val="007F6D4F"/>
    <w:rsid w:val="008006C0"/>
    <w:rsid w:val="00801081"/>
    <w:rsid w:val="00801140"/>
    <w:rsid w:val="00806CAC"/>
    <w:rsid w:val="008079AE"/>
    <w:rsid w:val="00807C88"/>
    <w:rsid w:val="008132AA"/>
    <w:rsid w:val="0081645B"/>
    <w:rsid w:val="008223E5"/>
    <w:rsid w:val="00823F0F"/>
    <w:rsid w:val="008337F1"/>
    <w:rsid w:val="0084120C"/>
    <w:rsid w:val="00842BE5"/>
    <w:rsid w:val="0084379C"/>
    <w:rsid w:val="00843FF9"/>
    <w:rsid w:val="00844317"/>
    <w:rsid w:val="00844967"/>
    <w:rsid w:val="00844B1A"/>
    <w:rsid w:val="008502FC"/>
    <w:rsid w:val="00852146"/>
    <w:rsid w:val="00854A14"/>
    <w:rsid w:val="00857F1C"/>
    <w:rsid w:val="00864949"/>
    <w:rsid w:val="00867CC9"/>
    <w:rsid w:val="00870413"/>
    <w:rsid w:val="00874265"/>
    <w:rsid w:val="00874DA7"/>
    <w:rsid w:val="008768BB"/>
    <w:rsid w:val="00890B17"/>
    <w:rsid w:val="00892401"/>
    <w:rsid w:val="00897E76"/>
    <w:rsid w:val="008A2441"/>
    <w:rsid w:val="008B00D8"/>
    <w:rsid w:val="008B6845"/>
    <w:rsid w:val="008D06DD"/>
    <w:rsid w:val="008D11BC"/>
    <w:rsid w:val="008D1295"/>
    <w:rsid w:val="008D7A50"/>
    <w:rsid w:val="008E2518"/>
    <w:rsid w:val="008E2EA5"/>
    <w:rsid w:val="008E4665"/>
    <w:rsid w:val="00901F14"/>
    <w:rsid w:val="00902DD0"/>
    <w:rsid w:val="0092576A"/>
    <w:rsid w:val="009260F2"/>
    <w:rsid w:val="00933FEF"/>
    <w:rsid w:val="00934B78"/>
    <w:rsid w:val="00936FF6"/>
    <w:rsid w:val="0094246E"/>
    <w:rsid w:val="00942527"/>
    <w:rsid w:val="009479C1"/>
    <w:rsid w:val="00953D9B"/>
    <w:rsid w:val="0095677D"/>
    <w:rsid w:val="009571FE"/>
    <w:rsid w:val="00960F89"/>
    <w:rsid w:val="00966CAB"/>
    <w:rsid w:val="00970A32"/>
    <w:rsid w:val="0097423D"/>
    <w:rsid w:val="00976143"/>
    <w:rsid w:val="0098142B"/>
    <w:rsid w:val="00981E43"/>
    <w:rsid w:val="00986475"/>
    <w:rsid w:val="0099214A"/>
    <w:rsid w:val="00994601"/>
    <w:rsid w:val="009969D4"/>
    <w:rsid w:val="009A0804"/>
    <w:rsid w:val="009B15AB"/>
    <w:rsid w:val="009B3297"/>
    <w:rsid w:val="009B5BBE"/>
    <w:rsid w:val="009C3BE7"/>
    <w:rsid w:val="009C6B0A"/>
    <w:rsid w:val="009D0880"/>
    <w:rsid w:val="009D0B22"/>
    <w:rsid w:val="009D28D6"/>
    <w:rsid w:val="009D44A5"/>
    <w:rsid w:val="009E2F1A"/>
    <w:rsid w:val="009E6518"/>
    <w:rsid w:val="009E680B"/>
    <w:rsid w:val="009E7491"/>
    <w:rsid w:val="009F2BCA"/>
    <w:rsid w:val="00A012C6"/>
    <w:rsid w:val="00A118BF"/>
    <w:rsid w:val="00A23B1D"/>
    <w:rsid w:val="00A348DA"/>
    <w:rsid w:val="00A37E3C"/>
    <w:rsid w:val="00A41478"/>
    <w:rsid w:val="00A43180"/>
    <w:rsid w:val="00A54209"/>
    <w:rsid w:val="00A55864"/>
    <w:rsid w:val="00A56E53"/>
    <w:rsid w:val="00A613CE"/>
    <w:rsid w:val="00A70ACD"/>
    <w:rsid w:val="00A744EC"/>
    <w:rsid w:val="00A868A5"/>
    <w:rsid w:val="00A91D6E"/>
    <w:rsid w:val="00A92B5D"/>
    <w:rsid w:val="00A93BBA"/>
    <w:rsid w:val="00AA1D36"/>
    <w:rsid w:val="00AB32F5"/>
    <w:rsid w:val="00AB5AFD"/>
    <w:rsid w:val="00AB6194"/>
    <w:rsid w:val="00AB6F63"/>
    <w:rsid w:val="00AC083B"/>
    <w:rsid w:val="00AC6927"/>
    <w:rsid w:val="00AD4F2D"/>
    <w:rsid w:val="00AE1B94"/>
    <w:rsid w:val="00AE6304"/>
    <w:rsid w:val="00AE78E9"/>
    <w:rsid w:val="00AF0C30"/>
    <w:rsid w:val="00AF2EFE"/>
    <w:rsid w:val="00AF3952"/>
    <w:rsid w:val="00AF3DFC"/>
    <w:rsid w:val="00B01777"/>
    <w:rsid w:val="00B024DA"/>
    <w:rsid w:val="00B0491F"/>
    <w:rsid w:val="00B06653"/>
    <w:rsid w:val="00B10832"/>
    <w:rsid w:val="00B10A94"/>
    <w:rsid w:val="00B1123D"/>
    <w:rsid w:val="00B12C8C"/>
    <w:rsid w:val="00B14465"/>
    <w:rsid w:val="00B22425"/>
    <w:rsid w:val="00B229B6"/>
    <w:rsid w:val="00B22DA8"/>
    <w:rsid w:val="00B25ADF"/>
    <w:rsid w:val="00B301CB"/>
    <w:rsid w:val="00B32044"/>
    <w:rsid w:val="00B36D2B"/>
    <w:rsid w:val="00B40734"/>
    <w:rsid w:val="00B40793"/>
    <w:rsid w:val="00B4319D"/>
    <w:rsid w:val="00B43F1F"/>
    <w:rsid w:val="00B55E9D"/>
    <w:rsid w:val="00B576FD"/>
    <w:rsid w:val="00B6414E"/>
    <w:rsid w:val="00B6756B"/>
    <w:rsid w:val="00B67FAB"/>
    <w:rsid w:val="00B7140E"/>
    <w:rsid w:val="00B77B06"/>
    <w:rsid w:val="00B81848"/>
    <w:rsid w:val="00B92F5C"/>
    <w:rsid w:val="00B9392B"/>
    <w:rsid w:val="00B93E40"/>
    <w:rsid w:val="00B94054"/>
    <w:rsid w:val="00B949FB"/>
    <w:rsid w:val="00B97263"/>
    <w:rsid w:val="00BA0AD9"/>
    <w:rsid w:val="00BA7548"/>
    <w:rsid w:val="00BB3421"/>
    <w:rsid w:val="00BB4F1B"/>
    <w:rsid w:val="00BB726D"/>
    <w:rsid w:val="00BB7768"/>
    <w:rsid w:val="00BC4F4B"/>
    <w:rsid w:val="00BD38CB"/>
    <w:rsid w:val="00BD7058"/>
    <w:rsid w:val="00BE47F7"/>
    <w:rsid w:val="00BE5154"/>
    <w:rsid w:val="00BE5DA7"/>
    <w:rsid w:val="00BF29BD"/>
    <w:rsid w:val="00BF2B27"/>
    <w:rsid w:val="00BF5B77"/>
    <w:rsid w:val="00C00D3D"/>
    <w:rsid w:val="00C03376"/>
    <w:rsid w:val="00C048C3"/>
    <w:rsid w:val="00C07499"/>
    <w:rsid w:val="00C07B26"/>
    <w:rsid w:val="00C12071"/>
    <w:rsid w:val="00C21DFC"/>
    <w:rsid w:val="00C23933"/>
    <w:rsid w:val="00C244FD"/>
    <w:rsid w:val="00C30C68"/>
    <w:rsid w:val="00C44BE4"/>
    <w:rsid w:val="00C52994"/>
    <w:rsid w:val="00C565EF"/>
    <w:rsid w:val="00C60E9A"/>
    <w:rsid w:val="00C62D5F"/>
    <w:rsid w:val="00C800A0"/>
    <w:rsid w:val="00C800A4"/>
    <w:rsid w:val="00C812EC"/>
    <w:rsid w:val="00C8476E"/>
    <w:rsid w:val="00C86B15"/>
    <w:rsid w:val="00C91ECB"/>
    <w:rsid w:val="00CA388C"/>
    <w:rsid w:val="00CB6000"/>
    <w:rsid w:val="00CC22D5"/>
    <w:rsid w:val="00CC4597"/>
    <w:rsid w:val="00CC5B6E"/>
    <w:rsid w:val="00CC7B97"/>
    <w:rsid w:val="00CD1D02"/>
    <w:rsid w:val="00CE07D2"/>
    <w:rsid w:val="00CE37CF"/>
    <w:rsid w:val="00CE52A7"/>
    <w:rsid w:val="00CF6442"/>
    <w:rsid w:val="00D06590"/>
    <w:rsid w:val="00D07544"/>
    <w:rsid w:val="00D11145"/>
    <w:rsid w:val="00D142BC"/>
    <w:rsid w:val="00D153BE"/>
    <w:rsid w:val="00D1644E"/>
    <w:rsid w:val="00D20278"/>
    <w:rsid w:val="00D2042E"/>
    <w:rsid w:val="00D21B9A"/>
    <w:rsid w:val="00D22F51"/>
    <w:rsid w:val="00D24896"/>
    <w:rsid w:val="00D250ED"/>
    <w:rsid w:val="00D30457"/>
    <w:rsid w:val="00D30688"/>
    <w:rsid w:val="00D32D17"/>
    <w:rsid w:val="00D41174"/>
    <w:rsid w:val="00D510B9"/>
    <w:rsid w:val="00D51946"/>
    <w:rsid w:val="00D5297F"/>
    <w:rsid w:val="00D57127"/>
    <w:rsid w:val="00D625EB"/>
    <w:rsid w:val="00D6409E"/>
    <w:rsid w:val="00D64290"/>
    <w:rsid w:val="00D72738"/>
    <w:rsid w:val="00D7299B"/>
    <w:rsid w:val="00D740F1"/>
    <w:rsid w:val="00D837BC"/>
    <w:rsid w:val="00D90DE5"/>
    <w:rsid w:val="00DA37DB"/>
    <w:rsid w:val="00DA64BF"/>
    <w:rsid w:val="00DB4140"/>
    <w:rsid w:val="00DE0101"/>
    <w:rsid w:val="00DE0D31"/>
    <w:rsid w:val="00DF0FB3"/>
    <w:rsid w:val="00DF2DEE"/>
    <w:rsid w:val="00DF7A13"/>
    <w:rsid w:val="00E04FE4"/>
    <w:rsid w:val="00E06623"/>
    <w:rsid w:val="00E12B09"/>
    <w:rsid w:val="00E12B76"/>
    <w:rsid w:val="00E14336"/>
    <w:rsid w:val="00E166BA"/>
    <w:rsid w:val="00E2040F"/>
    <w:rsid w:val="00E2252F"/>
    <w:rsid w:val="00E27453"/>
    <w:rsid w:val="00E31A49"/>
    <w:rsid w:val="00E33E06"/>
    <w:rsid w:val="00E36080"/>
    <w:rsid w:val="00E41AC4"/>
    <w:rsid w:val="00E422A3"/>
    <w:rsid w:val="00E53F96"/>
    <w:rsid w:val="00E55821"/>
    <w:rsid w:val="00E55CB1"/>
    <w:rsid w:val="00E5640B"/>
    <w:rsid w:val="00E622D6"/>
    <w:rsid w:val="00E623B9"/>
    <w:rsid w:val="00E63577"/>
    <w:rsid w:val="00E708C2"/>
    <w:rsid w:val="00E7179A"/>
    <w:rsid w:val="00E733D1"/>
    <w:rsid w:val="00E82A7D"/>
    <w:rsid w:val="00E84258"/>
    <w:rsid w:val="00E928CD"/>
    <w:rsid w:val="00EB0399"/>
    <w:rsid w:val="00EB3074"/>
    <w:rsid w:val="00EB3C85"/>
    <w:rsid w:val="00EC1690"/>
    <w:rsid w:val="00EC1742"/>
    <w:rsid w:val="00EC5A59"/>
    <w:rsid w:val="00EC5D95"/>
    <w:rsid w:val="00ED0259"/>
    <w:rsid w:val="00ED0DC5"/>
    <w:rsid w:val="00EE074A"/>
    <w:rsid w:val="00EE161A"/>
    <w:rsid w:val="00EE3005"/>
    <w:rsid w:val="00EE66C6"/>
    <w:rsid w:val="00EF225F"/>
    <w:rsid w:val="00F01A43"/>
    <w:rsid w:val="00F03BAE"/>
    <w:rsid w:val="00F06685"/>
    <w:rsid w:val="00F140D0"/>
    <w:rsid w:val="00F23761"/>
    <w:rsid w:val="00F24574"/>
    <w:rsid w:val="00F31E95"/>
    <w:rsid w:val="00F3574B"/>
    <w:rsid w:val="00F36B93"/>
    <w:rsid w:val="00F37C2D"/>
    <w:rsid w:val="00F41F30"/>
    <w:rsid w:val="00F44BAD"/>
    <w:rsid w:val="00F512C6"/>
    <w:rsid w:val="00F638ED"/>
    <w:rsid w:val="00F67C2A"/>
    <w:rsid w:val="00F73EA8"/>
    <w:rsid w:val="00F83CC2"/>
    <w:rsid w:val="00F840C3"/>
    <w:rsid w:val="00F860AF"/>
    <w:rsid w:val="00F939EA"/>
    <w:rsid w:val="00F96228"/>
    <w:rsid w:val="00F96C43"/>
    <w:rsid w:val="00FA36A7"/>
    <w:rsid w:val="00FA3D3B"/>
    <w:rsid w:val="00FA4A39"/>
    <w:rsid w:val="00FA5171"/>
    <w:rsid w:val="00FB0C67"/>
    <w:rsid w:val="00FB280C"/>
    <w:rsid w:val="00FC2319"/>
    <w:rsid w:val="00FD2051"/>
    <w:rsid w:val="00FD2A0E"/>
    <w:rsid w:val="00FD779E"/>
    <w:rsid w:val="00FD7A14"/>
    <w:rsid w:val="00FE1480"/>
    <w:rsid w:val="00FE2201"/>
    <w:rsid w:val="00FE2FC0"/>
    <w:rsid w:val="00FE3426"/>
    <w:rsid w:val="00FE60D6"/>
    <w:rsid w:val="00FE6C1A"/>
    <w:rsid w:val="00FF1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7E4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970D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70DF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</Words>
  <Characters>25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0057</dc:creator>
  <cp:keywords/>
  <dc:description/>
  <cp:lastModifiedBy>6620</cp:lastModifiedBy>
  <cp:revision>23</cp:revision>
  <cp:lastPrinted>2012-10-30T05:51:00Z</cp:lastPrinted>
  <dcterms:created xsi:type="dcterms:W3CDTF">2012-10-30T05:20:00Z</dcterms:created>
  <dcterms:modified xsi:type="dcterms:W3CDTF">2012-12-05T13:49:00Z</dcterms:modified>
</cp:coreProperties>
</file>